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6FFF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TOMMA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5D3E8BC9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Bodmin. Cornwall. Brasier.</w:t>
      </w:r>
    </w:p>
    <w:p w14:paraId="43858B7D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</w:p>
    <w:p w14:paraId="754522B5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</w:p>
    <w:p w14:paraId="785173F5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He made a plaint of debt against Richard </w:t>
      </w:r>
      <w:proofErr w:type="spellStart"/>
      <w:r>
        <w:rPr>
          <w:rFonts w:cs="Times New Roman"/>
          <w:szCs w:val="24"/>
          <w:lang w:val="en-GB"/>
        </w:rPr>
        <w:t>Trenowythe</w:t>
      </w:r>
      <w:proofErr w:type="spellEnd"/>
      <w:r>
        <w:rPr>
          <w:rFonts w:cs="Times New Roman"/>
          <w:szCs w:val="24"/>
          <w:lang w:val="en-GB"/>
        </w:rPr>
        <w:t xml:space="preserve"> of Bristol(q.v.),</w:t>
      </w:r>
    </w:p>
    <w:p w14:paraId="67DA8818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Robert Vey of </w:t>
      </w:r>
      <w:proofErr w:type="spellStart"/>
      <w:r>
        <w:rPr>
          <w:rFonts w:cs="Times New Roman"/>
          <w:szCs w:val="24"/>
          <w:lang w:val="en-GB"/>
        </w:rPr>
        <w:t>Lostwithiel</w:t>
      </w:r>
      <w:proofErr w:type="spellEnd"/>
      <w:r>
        <w:rPr>
          <w:rFonts w:cs="Times New Roman"/>
          <w:szCs w:val="24"/>
          <w:lang w:val="en-GB"/>
        </w:rPr>
        <w:t xml:space="preserve">(q.v.) and Ralph </w:t>
      </w:r>
      <w:proofErr w:type="spellStart"/>
      <w:r>
        <w:rPr>
          <w:rFonts w:cs="Times New Roman"/>
          <w:szCs w:val="24"/>
          <w:lang w:val="en-GB"/>
        </w:rPr>
        <w:t>Trypennyn</w:t>
      </w:r>
      <w:proofErr w:type="spellEnd"/>
      <w:r>
        <w:rPr>
          <w:rFonts w:cs="Times New Roman"/>
          <w:szCs w:val="24"/>
          <w:lang w:val="en-GB"/>
        </w:rPr>
        <w:t xml:space="preserve"> of </w:t>
      </w:r>
      <w:proofErr w:type="spellStart"/>
      <w:r>
        <w:rPr>
          <w:rFonts w:cs="Times New Roman"/>
          <w:szCs w:val="24"/>
          <w:lang w:val="en-GB"/>
        </w:rPr>
        <w:t>Lostwithiel</w:t>
      </w:r>
      <w:proofErr w:type="spellEnd"/>
      <w:r>
        <w:rPr>
          <w:rFonts w:cs="Times New Roman"/>
          <w:szCs w:val="24"/>
          <w:lang w:val="en-GB"/>
        </w:rPr>
        <w:t>(q.v.).</w:t>
      </w:r>
    </w:p>
    <w:p w14:paraId="45A3F7EE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E6B3EED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</w:p>
    <w:p w14:paraId="3359DF4B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</w:p>
    <w:p w14:paraId="19D807E1" w14:textId="77777777" w:rsidR="00343EF0" w:rsidRDefault="00343EF0" w:rsidP="00343E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January 2024</w:t>
      </w:r>
    </w:p>
    <w:p w14:paraId="0E10E1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C73D" w14:textId="77777777" w:rsidR="00343EF0" w:rsidRDefault="00343EF0" w:rsidP="009139A6">
      <w:r>
        <w:separator/>
      </w:r>
    </w:p>
  </w:endnote>
  <w:endnote w:type="continuationSeparator" w:id="0">
    <w:p w14:paraId="6435F11C" w14:textId="77777777" w:rsidR="00343EF0" w:rsidRDefault="00343E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36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31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85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3691" w14:textId="77777777" w:rsidR="00343EF0" w:rsidRDefault="00343EF0" w:rsidP="009139A6">
      <w:r>
        <w:separator/>
      </w:r>
    </w:p>
  </w:footnote>
  <w:footnote w:type="continuationSeparator" w:id="0">
    <w:p w14:paraId="368BBB68" w14:textId="77777777" w:rsidR="00343EF0" w:rsidRDefault="00343E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21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C6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19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F0"/>
    <w:rsid w:val="000666E0"/>
    <w:rsid w:val="002510B7"/>
    <w:rsid w:val="00343EF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A9AB3"/>
  <w15:chartTrackingRefBased/>
  <w15:docId w15:val="{EF37FB34-54A6-42DC-8D1E-4E1EED8F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43E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2024-01-28T15:11:00Z</dcterms:created>
  <dcterms:modified xsi:type="dcterms:W3CDTF">2024-01-28T15:11:00Z</dcterms:modified>
</cp:coreProperties>
</file>